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jc w:val="center"/>
        <w:tblLook w:val="01E0"/>
      </w:tblPr>
      <w:tblGrid>
        <w:gridCol w:w="3321"/>
        <w:gridCol w:w="2977"/>
        <w:gridCol w:w="3462"/>
      </w:tblGrid>
      <w:tr w:rsidR="00255183" w:rsidTr="00D9435F">
        <w:trPr>
          <w:trHeight w:val="961"/>
          <w:jc w:val="center"/>
        </w:trPr>
        <w:tc>
          <w:tcPr>
            <w:tcW w:w="3321" w:type="dxa"/>
          </w:tcPr>
          <w:p w:rsidR="00255183" w:rsidRDefault="00255183">
            <w:pPr>
              <w:tabs>
                <w:tab w:val="left" w:pos="710"/>
              </w:tabs>
              <w:ind w:right="-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255183" w:rsidRDefault="00255183">
            <w:pPr>
              <w:ind w:right="-142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gerb11" style="width:34.5pt;height:48.75pt;visibility:visible">
                  <v:imagedata r:id="rId5" o:title=""/>
                </v:shape>
              </w:pict>
            </w:r>
          </w:p>
        </w:tc>
        <w:tc>
          <w:tcPr>
            <w:tcW w:w="3462" w:type="dxa"/>
          </w:tcPr>
          <w:p w:rsidR="00255183" w:rsidRDefault="00255183">
            <w:pPr>
              <w:ind w:right="-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255183" w:rsidRDefault="00255183" w:rsidP="00D9435F">
      <w:pPr>
        <w:ind w:right="-1"/>
        <w:rPr>
          <w:noProof/>
        </w:rPr>
      </w:pPr>
      <w:r>
        <w:rPr>
          <w:noProof/>
        </w:rPr>
        <w:t xml:space="preserve">                               </w:t>
      </w:r>
    </w:p>
    <w:p w:rsidR="00255183" w:rsidRDefault="00255183" w:rsidP="00D9435F">
      <w:pPr>
        <w:ind w:right="-1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СОВЕТ ДЕПУТАТОВ муниципального образования Чёрноотрожский сельсовет Саракташского района оренбургской области</w:t>
      </w:r>
    </w:p>
    <w:p w:rsidR="00255183" w:rsidRDefault="00255183" w:rsidP="00D9435F">
      <w:pPr>
        <w:ind w:right="-1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третий созыв</w:t>
      </w:r>
    </w:p>
    <w:p w:rsidR="00255183" w:rsidRDefault="00255183" w:rsidP="00D9435F">
      <w:pPr>
        <w:ind w:right="-1"/>
        <w:jc w:val="center"/>
        <w:rPr>
          <w:b/>
          <w:caps/>
          <w:sz w:val="28"/>
          <w:szCs w:val="28"/>
        </w:rPr>
      </w:pPr>
    </w:p>
    <w:p w:rsidR="00255183" w:rsidRDefault="00255183" w:rsidP="00D94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255183" w:rsidRDefault="00255183" w:rsidP="00D94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девятнадцатого  заседания Совета депутатов </w:t>
      </w:r>
    </w:p>
    <w:p w:rsidR="00255183" w:rsidRDefault="00255183" w:rsidP="00D9435F">
      <w:pPr>
        <w:jc w:val="center"/>
        <w:rPr>
          <w:sz w:val="28"/>
          <w:szCs w:val="28"/>
        </w:rPr>
      </w:pPr>
      <w:r>
        <w:rPr>
          <w:sz w:val="28"/>
          <w:szCs w:val="28"/>
        </w:rPr>
        <w:t>Чёрноотрожского сельсовета третьего созыва</w:t>
      </w:r>
    </w:p>
    <w:p w:rsidR="00255183" w:rsidRDefault="00255183" w:rsidP="00D9435F">
      <w:pPr>
        <w:rPr>
          <w:sz w:val="28"/>
          <w:szCs w:val="28"/>
        </w:rPr>
      </w:pPr>
    </w:p>
    <w:p w:rsidR="00255183" w:rsidRDefault="00255183" w:rsidP="00D9435F">
      <w:pPr>
        <w:jc w:val="center"/>
        <w:rPr>
          <w:sz w:val="28"/>
          <w:szCs w:val="28"/>
        </w:rPr>
      </w:pPr>
      <w:r>
        <w:rPr>
          <w:sz w:val="28"/>
          <w:szCs w:val="28"/>
        </w:rPr>
        <w:t>28.11.2017г                    с. Черный Отрог                                          № 127</w:t>
      </w:r>
    </w:p>
    <w:p w:rsidR="00255183" w:rsidRDefault="00255183" w:rsidP="00D9435F">
      <w:pPr>
        <w:ind w:firstLine="709"/>
        <w:rPr>
          <w:sz w:val="28"/>
          <w:szCs w:val="28"/>
        </w:rPr>
      </w:pPr>
    </w:p>
    <w:p w:rsidR="00255183" w:rsidRPr="00303E6F" w:rsidRDefault="00255183" w:rsidP="00303E6F">
      <w:pPr>
        <w:jc w:val="center"/>
        <w:rPr>
          <w:sz w:val="28"/>
        </w:rPr>
      </w:pPr>
      <w:r w:rsidRPr="00303E6F">
        <w:rPr>
          <w:sz w:val="28"/>
        </w:rPr>
        <w:t>Об исполнении бюджета</w:t>
      </w:r>
    </w:p>
    <w:p w:rsidR="00255183" w:rsidRDefault="00255183" w:rsidP="00D71CD0">
      <w:pPr>
        <w:jc w:val="center"/>
        <w:rPr>
          <w:sz w:val="28"/>
        </w:rPr>
      </w:pPr>
      <w:r w:rsidRPr="00303E6F">
        <w:rPr>
          <w:sz w:val="28"/>
        </w:rPr>
        <w:t xml:space="preserve">муниципального образования </w:t>
      </w:r>
      <w:r>
        <w:rPr>
          <w:sz w:val="28"/>
        </w:rPr>
        <w:t>Чёрноотрожский</w:t>
      </w:r>
      <w:r w:rsidRPr="00303E6F">
        <w:rPr>
          <w:sz w:val="28"/>
        </w:rPr>
        <w:t xml:space="preserve"> сельсовет </w:t>
      </w:r>
    </w:p>
    <w:p w:rsidR="00255183" w:rsidRPr="00303E6F" w:rsidRDefault="00255183" w:rsidP="00D71CD0">
      <w:pPr>
        <w:rPr>
          <w:sz w:val="28"/>
        </w:rPr>
      </w:pPr>
      <w:r>
        <w:rPr>
          <w:sz w:val="28"/>
        </w:rPr>
        <w:t xml:space="preserve">                                                  </w:t>
      </w:r>
      <w:r w:rsidRPr="00303E6F">
        <w:rPr>
          <w:sz w:val="28"/>
        </w:rPr>
        <w:t>за</w:t>
      </w:r>
      <w:r>
        <w:rPr>
          <w:sz w:val="28"/>
        </w:rPr>
        <w:t xml:space="preserve"> 9 месяцев </w:t>
      </w:r>
      <w:r w:rsidRPr="00303E6F">
        <w:rPr>
          <w:sz w:val="28"/>
        </w:rPr>
        <w:t xml:space="preserve"> </w:t>
      </w:r>
      <w:r>
        <w:rPr>
          <w:sz w:val="28"/>
        </w:rPr>
        <w:t xml:space="preserve">2017 год </w:t>
      </w:r>
      <w:r w:rsidRPr="00303E6F">
        <w:rPr>
          <w:sz w:val="28"/>
        </w:rPr>
        <w:t xml:space="preserve">  </w:t>
      </w:r>
    </w:p>
    <w:p w:rsidR="00255183" w:rsidRDefault="00255183" w:rsidP="00486BAA">
      <w:pPr>
        <w:ind w:firstLine="709"/>
        <w:jc w:val="both"/>
        <w:rPr>
          <w:sz w:val="28"/>
          <w:szCs w:val="28"/>
        </w:rPr>
      </w:pPr>
    </w:p>
    <w:p w:rsidR="00255183" w:rsidRDefault="00255183" w:rsidP="007B01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года № 131-ФЗ «Об общих принципах местного самоуправления в Российской Федерации» и статьи 13 Устава Чёрноотрожского сельсовета.</w:t>
      </w:r>
    </w:p>
    <w:p w:rsidR="00255183" w:rsidRDefault="00255183" w:rsidP="00FE3302">
      <w:pPr>
        <w:rPr>
          <w:sz w:val="28"/>
          <w:szCs w:val="28"/>
        </w:rPr>
      </w:pPr>
    </w:p>
    <w:p w:rsidR="00255183" w:rsidRDefault="00255183" w:rsidP="00FE3302">
      <w:pPr>
        <w:rPr>
          <w:sz w:val="28"/>
          <w:szCs w:val="28"/>
        </w:rPr>
      </w:pPr>
      <w:r>
        <w:rPr>
          <w:sz w:val="28"/>
          <w:szCs w:val="28"/>
        </w:rPr>
        <w:t>Совет депутатов Чёрноотрожского сельсовета</w:t>
      </w:r>
    </w:p>
    <w:p w:rsidR="00255183" w:rsidRDefault="00255183" w:rsidP="00FE3302">
      <w:pPr>
        <w:rPr>
          <w:sz w:val="28"/>
          <w:szCs w:val="28"/>
        </w:rPr>
      </w:pPr>
    </w:p>
    <w:p w:rsidR="00255183" w:rsidRDefault="00255183" w:rsidP="00FE330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55183" w:rsidRDefault="0025518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55183" w:rsidRDefault="00255183" w:rsidP="003756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Принять к сведению  отчет об исполнении бюджета муниципального образования Чёрноотрожский сельсовет за  9 месяцев 2017  по   доходам      в сумме </w:t>
      </w:r>
      <w:r w:rsidRPr="008F0607">
        <w:rPr>
          <w:sz w:val="28"/>
          <w:szCs w:val="28"/>
        </w:rPr>
        <w:t>11039,46</w:t>
      </w:r>
      <w:r>
        <w:rPr>
          <w:sz w:val="28"/>
          <w:szCs w:val="28"/>
        </w:rPr>
        <w:t xml:space="preserve"> тыс. рублей и расходам в сумме </w:t>
      </w:r>
      <w:r w:rsidRPr="00F234F9">
        <w:rPr>
          <w:sz w:val="28"/>
          <w:szCs w:val="28"/>
        </w:rPr>
        <w:t>12321,72</w:t>
      </w:r>
      <w:r>
        <w:rPr>
          <w:sz w:val="28"/>
          <w:szCs w:val="28"/>
        </w:rPr>
        <w:t>тыс. рублей с превышением расходов над доходами в сумме 1282,26 тыс. рублей.</w:t>
      </w:r>
    </w:p>
    <w:p w:rsidR="00255183" w:rsidRDefault="0025518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1.1.Утвердить исполнение:</w:t>
      </w:r>
    </w:p>
    <w:p w:rsidR="00255183" w:rsidRDefault="0025518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по   доходам     бюджета    сельсовета   за 9 месяцев  2017 год     согласно  приложению     №1.  </w:t>
      </w:r>
    </w:p>
    <w:p w:rsidR="00255183" w:rsidRDefault="00255183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по структуре расходов бюджета   сельсовета  за  9 месяцев 2017  год согласно приложению №2.              </w:t>
      </w:r>
    </w:p>
    <w:p w:rsidR="00255183" w:rsidRDefault="00255183" w:rsidP="005D53BA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2B3A4D"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Настоящее решение вступает в силу после его официального опубликования на официальном сайте администрации муниципального образования Чёрноотрожский сельсовет Саракташского района Оренбургской области.</w:t>
      </w:r>
    </w:p>
    <w:p w:rsidR="00255183" w:rsidRPr="002B3A4D" w:rsidRDefault="00255183" w:rsidP="005D53B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Pr="002B3A4D">
        <w:rPr>
          <w:sz w:val="28"/>
          <w:szCs w:val="28"/>
        </w:rPr>
        <w:t>Контроль за исполнением данного решения возложить на постоянную комиссию по бюджету и налогам (Никитчук В.А.)</w:t>
      </w:r>
    </w:p>
    <w:p w:rsidR="00255183" w:rsidRPr="002B3A4D" w:rsidRDefault="00255183" w:rsidP="005D53BA">
      <w:pPr>
        <w:pStyle w:val="ConsPlusNormal"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55183" w:rsidRDefault="00255183" w:rsidP="005D53BA">
      <w:pPr>
        <w:rPr>
          <w:sz w:val="28"/>
          <w:szCs w:val="28"/>
        </w:rPr>
      </w:pPr>
      <w:r w:rsidRPr="00C628B5">
        <w:rPr>
          <w:sz w:val="28"/>
          <w:szCs w:val="28"/>
        </w:rPr>
        <w:t xml:space="preserve">Председатель Совета депутатов сельсовета             </w:t>
      </w:r>
      <w:r>
        <w:rPr>
          <w:sz w:val="28"/>
          <w:szCs w:val="28"/>
        </w:rPr>
        <w:tab/>
        <w:t xml:space="preserve">          З.Ш. Габзалилов</w:t>
      </w:r>
    </w:p>
    <w:p w:rsidR="00255183" w:rsidRDefault="00255183" w:rsidP="005D53BA">
      <w:pPr>
        <w:rPr>
          <w:sz w:val="28"/>
          <w:szCs w:val="28"/>
        </w:rPr>
      </w:pPr>
    </w:p>
    <w:p w:rsidR="00255183" w:rsidRDefault="00255183" w:rsidP="005D53BA">
      <w:pPr>
        <w:rPr>
          <w:sz w:val="28"/>
          <w:szCs w:val="28"/>
        </w:rPr>
      </w:pPr>
      <w:r>
        <w:rPr>
          <w:sz w:val="28"/>
          <w:szCs w:val="28"/>
        </w:rPr>
        <w:t>Разослано:  администрации района, прокуратуре, бухгалтерии</w:t>
      </w:r>
    </w:p>
    <w:p w:rsidR="00255183" w:rsidRDefault="00255183" w:rsidP="00054C3A"/>
    <w:p w:rsidR="00255183" w:rsidRDefault="00255183" w:rsidP="00054C3A"/>
    <w:tbl>
      <w:tblPr>
        <w:tblW w:w="9701" w:type="dxa"/>
        <w:tblInd w:w="93" w:type="dxa"/>
        <w:tblLook w:val="0000"/>
      </w:tblPr>
      <w:tblGrid>
        <w:gridCol w:w="4713"/>
        <w:gridCol w:w="2031"/>
        <w:gridCol w:w="1357"/>
        <w:gridCol w:w="1180"/>
        <w:gridCol w:w="420"/>
      </w:tblGrid>
      <w:tr w:rsidR="00255183" w:rsidTr="00135868">
        <w:trPr>
          <w:trHeight w:val="375"/>
        </w:trPr>
        <w:tc>
          <w:tcPr>
            <w:tcW w:w="81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 xml:space="preserve">                                                                        Приложение №1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8F0607" w:rsidRDefault="00255183" w:rsidP="008F0607">
            <w:pPr>
              <w:rPr>
                <w:rFonts w:ascii="Arial CYR" w:hAnsi="Arial CYR" w:cs="Arial CYR"/>
              </w:rPr>
            </w:pPr>
          </w:p>
        </w:tc>
      </w:tr>
      <w:tr w:rsidR="00255183" w:rsidTr="00135868">
        <w:trPr>
          <w:trHeight w:val="375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255183" w:rsidTr="00135868">
        <w:trPr>
          <w:trHeight w:val="375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255183" w:rsidTr="00135868">
        <w:trPr>
          <w:trHeight w:val="375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255183" w:rsidTr="00135868">
        <w:trPr>
          <w:trHeight w:val="375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 xml:space="preserve">                                                                         от   28.11.2017г   № 127</w:t>
            </w:r>
          </w:p>
        </w:tc>
      </w:tr>
      <w:tr w:rsidR="00255183" w:rsidTr="00135868">
        <w:trPr>
          <w:trHeight w:val="322"/>
        </w:trPr>
        <w:tc>
          <w:tcPr>
            <w:tcW w:w="9701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9 месяцев 2017 год по доходам</w:t>
            </w:r>
          </w:p>
        </w:tc>
      </w:tr>
      <w:tr w:rsidR="00255183" w:rsidTr="00135868">
        <w:trPr>
          <w:trHeight w:val="630"/>
        </w:trPr>
        <w:tc>
          <w:tcPr>
            <w:tcW w:w="9701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</w:p>
        </w:tc>
      </w:tr>
      <w:tr w:rsidR="00255183" w:rsidTr="00135868">
        <w:trPr>
          <w:trHeight w:val="855"/>
        </w:trPr>
        <w:tc>
          <w:tcPr>
            <w:tcW w:w="4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 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исполнено</w:t>
            </w:r>
          </w:p>
        </w:tc>
      </w:tr>
      <w:tr w:rsidR="00255183" w:rsidTr="00135868">
        <w:trPr>
          <w:trHeight w:val="315"/>
        </w:trPr>
        <w:tc>
          <w:tcPr>
            <w:tcW w:w="4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тыс.руб.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%</w:t>
            </w:r>
          </w:p>
        </w:tc>
      </w:tr>
      <w:tr w:rsidR="00255183" w:rsidTr="00135868">
        <w:trPr>
          <w:trHeight w:val="39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5930,00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3205,86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54,1</w:t>
            </w:r>
          </w:p>
        </w:tc>
      </w:tr>
      <w:tr w:rsidR="00255183" w:rsidTr="00135868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182,00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40,74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22,4</w:t>
            </w:r>
          </w:p>
        </w:tc>
      </w:tr>
      <w:tr w:rsidR="00255183" w:rsidTr="00135868">
        <w:trPr>
          <w:trHeight w:val="36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единый сельхозналог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32,77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</w:t>
            </w:r>
          </w:p>
        </w:tc>
      </w:tr>
      <w:tr w:rsidR="00255183" w:rsidTr="00135868">
        <w:trPr>
          <w:trHeight w:val="31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2220,00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743,01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33,5</w:t>
            </w:r>
          </w:p>
        </w:tc>
      </w:tr>
      <w:tr w:rsidR="00255183" w:rsidTr="00135868">
        <w:trPr>
          <w:trHeight w:val="43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9,76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</w:t>
            </w:r>
          </w:p>
        </w:tc>
      </w:tr>
      <w:tr w:rsidR="00255183" w:rsidTr="00135868">
        <w:trPr>
          <w:trHeight w:val="43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Акцизы от уплаты на ГСМ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2017,00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1608,54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79,7</w:t>
            </w:r>
          </w:p>
        </w:tc>
      </w:tr>
      <w:tr w:rsidR="00255183" w:rsidTr="00135868">
        <w:trPr>
          <w:trHeight w:val="78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Доходы от сдачи в аренду имущества,</w:t>
            </w:r>
            <w:r>
              <w:rPr>
                <w:sz w:val="28"/>
                <w:szCs w:val="28"/>
              </w:rPr>
              <w:t xml:space="preserve"> </w:t>
            </w:r>
            <w:r w:rsidRPr="008F0607">
              <w:rPr>
                <w:sz w:val="28"/>
                <w:szCs w:val="28"/>
              </w:rPr>
              <w:t>находящегося в муниципальной собственности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</w:t>
            </w:r>
          </w:p>
        </w:tc>
      </w:tr>
      <w:tr w:rsidR="00255183" w:rsidTr="00135868">
        <w:trPr>
          <w:trHeight w:val="148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налог,</w:t>
            </w:r>
            <w:r>
              <w:rPr>
                <w:sz w:val="28"/>
                <w:szCs w:val="28"/>
              </w:rPr>
              <w:t xml:space="preserve"> </w:t>
            </w:r>
            <w:r w:rsidRPr="008F0607">
              <w:rPr>
                <w:sz w:val="28"/>
                <w:szCs w:val="28"/>
              </w:rPr>
              <w:t>взимаемый с налогоплательщиков, выбравших в качестве объекта налогообл</w:t>
            </w:r>
            <w:r>
              <w:rPr>
                <w:sz w:val="28"/>
                <w:szCs w:val="28"/>
              </w:rPr>
              <w:t>а</w:t>
            </w:r>
            <w:r w:rsidRPr="008F0607">
              <w:rPr>
                <w:sz w:val="28"/>
                <w:szCs w:val="28"/>
              </w:rPr>
              <w:t>жения доходы,</w:t>
            </w:r>
            <w:r>
              <w:rPr>
                <w:sz w:val="28"/>
                <w:szCs w:val="28"/>
              </w:rPr>
              <w:t xml:space="preserve"> </w:t>
            </w:r>
            <w:r w:rsidRPr="008F0607">
              <w:rPr>
                <w:sz w:val="28"/>
                <w:szCs w:val="28"/>
              </w:rPr>
              <w:t>уменьшенные на величину расходов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151,00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30,28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20,1</w:t>
            </w:r>
          </w:p>
        </w:tc>
      </w:tr>
      <w:tr w:rsidR="00255183" w:rsidTr="00135868">
        <w:trPr>
          <w:trHeight w:val="72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</w:t>
            </w:r>
          </w:p>
        </w:tc>
      </w:tr>
      <w:tr w:rsidR="00255183" w:rsidTr="009F72D9">
        <w:trPr>
          <w:trHeight w:val="63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 xml:space="preserve">Дотация бюджетам </w:t>
            </w:r>
            <w:r>
              <w:rPr>
                <w:sz w:val="28"/>
                <w:szCs w:val="28"/>
              </w:rPr>
              <w:t>субъектов РФ и муниципальных образований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5751,80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4242,80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73,8</w:t>
            </w:r>
          </w:p>
        </w:tc>
      </w:tr>
      <w:tr w:rsidR="00255183" w:rsidTr="00135868">
        <w:trPr>
          <w:trHeight w:val="1342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 xml:space="preserve">Субвенции поселениям </w:t>
            </w:r>
            <w:r>
              <w:rPr>
                <w:sz w:val="28"/>
                <w:szCs w:val="28"/>
              </w:rPr>
              <w:t xml:space="preserve">на выполнение полномочий по государственной </w:t>
            </w:r>
            <w:r w:rsidRPr="008F0607">
              <w:rPr>
                <w:sz w:val="28"/>
                <w:szCs w:val="28"/>
              </w:rPr>
              <w:t>регистрации актов гражданского состояния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29,10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15,00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51,5</w:t>
            </w:r>
          </w:p>
        </w:tc>
      </w:tr>
      <w:tr w:rsidR="00255183" w:rsidTr="00135868">
        <w:trPr>
          <w:trHeight w:val="1297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169,04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126,00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74,5</w:t>
            </w:r>
          </w:p>
        </w:tc>
      </w:tr>
      <w:tr w:rsidR="00255183" w:rsidTr="00135868">
        <w:trPr>
          <w:trHeight w:val="69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1862,7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946,7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50,8</w:t>
            </w:r>
          </w:p>
        </w:tc>
      </w:tr>
      <w:tr w:rsidR="00255183" w:rsidTr="00135868">
        <w:trPr>
          <w:trHeight w:val="39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1,00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255183" w:rsidTr="00135868">
        <w:trPr>
          <w:trHeight w:val="39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 от негосударственных органов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Default="00255183" w:rsidP="008F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</w:t>
            </w:r>
          </w:p>
        </w:tc>
      </w:tr>
      <w:tr w:rsidR="00255183" w:rsidTr="00135868">
        <w:trPr>
          <w:trHeight w:val="84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8F0607" w:rsidRDefault="00255183" w:rsidP="008F0607">
            <w:pPr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Доходы бюджета ИТОГО: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18520,84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11039,46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8F0607" w:rsidRDefault="00255183" w:rsidP="008F0607">
            <w:pPr>
              <w:jc w:val="center"/>
              <w:rPr>
                <w:sz w:val="28"/>
                <w:szCs w:val="28"/>
              </w:rPr>
            </w:pPr>
            <w:r w:rsidRPr="008F0607">
              <w:rPr>
                <w:sz w:val="28"/>
                <w:szCs w:val="28"/>
              </w:rPr>
              <w:t>59,6</w:t>
            </w:r>
          </w:p>
        </w:tc>
      </w:tr>
      <w:tr w:rsidR="00255183" w:rsidTr="00135868">
        <w:trPr>
          <w:gridAfter w:val="1"/>
          <w:wAfter w:w="420" w:type="dxa"/>
          <w:trHeight w:val="375"/>
        </w:trPr>
        <w:tc>
          <w:tcPr>
            <w:tcW w:w="81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 xml:space="preserve">                                                                        Приложение №2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F234F9" w:rsidRDefault="00255183" w:rsidP="00F234F9">
            <w:pPr>
              <w:rPr>
                <w:rFonts w:ascii="Arial CYR" w:hAnsi="Arial CYR" w:cs="Arial CYR"/>
              </w:rPr>
            </w:pPr>
          </w:p>
        </w:tc>
      </w:tr>
      <w:tr w:rsidR="00255183" w:rsidTr="00135868">
        <w:trPr>
          <w:gridAfter w:val="1"/>
          <w:wAfter w:w="420" w:type="dxa"/>
          <w:trHeight w:val="375"/>
        </w:trPr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255183" w:rsidTr="00135868">
        <w:trPr>
          <w:gridAfter w:val="1"/>
          <w:wAfter w:w="420" w:type="dxa"/>
          <w:trHeight w:val="375"/>
        </w:trPr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255183" w:rsidTr="00135868">
        <w:trPr>
          <w:gridAfter w:val="1"/>
          <w:wAfter w:w="420" w:type="dxa"/>
          <w:trHeight w:val="375"/>
        </w:trPr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255183" w:rsidTr="00135868">
        <w:trPr>
          <w:gridAfter w:val="1"/>
          <w:wAfter w:w="420" w:type="dxa"/>
          <w:trHeight w:val="375"/>
        </w:trPr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 xml:space="preserve">                                                                         от  28.11.2017г      № 127</w:t>
            </w:r>
          </w:p>
        </w:tc>
      </w:tr>
      <w:tr w:rsidR="00255183" w:rsidTr="00135868">
        <w:trPr>
          <w:gridAfter w:val="1"/>
          <w:wAfter w:w="420" w:type="dxa"/>
          <w:trHeight w:val="322"/>
        </w:trPr>
        <w:tc>
          <w:tcPr>
            <w:tcW w:w="9281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9 месяцев  2017 год по расходам</w:t>
            </w:r>
          </w:p>
        </w:tc>
      </w:tr>
      <w:tr w:rsidR="00255183" w:rsidTr="00135868">
        <w:trPr>
          <w:gridAfter w:val="1"/>
          <w:wAfter w:w="420" w:type="dxa"/>
          <w:trHeight w:val="630"/>
        </w:trPr>
        <w:tc>
          <w:tcPr>
            <w:tcW w:w="9281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</w:p>
        </w:tc>
      </w:tr>
      <w:tr w:rsidR="00255183" w:rsidTr="00135868">
        <w:trPr>
          <w:gridAfter w:val="1"/>
          <w:wAfter w:w="420" w:type="dxa"/>
          <w:trHeight w:val="1035"/>
        </w:trPr>
        <w:tc>
          <w:tcPr>
            <w:tcW w:w="4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 </w:t>
            </w:r>
          </w:p>
        </w:tc>
        <w:tc>
          <w:tcPr>
            <w:tcW w:w="2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исполнено</w:t>
            </w:r>
          </w:p>
        </w:tc>
      </w:tr>
      <w:tr w:rsidR="00255183" w:rsidTr="00135868">
        <w:trPr>
          <w:gridAfter w:val="1"/>
          <w:wAfter w:w="420" w:type="dxa"/>
          <w:trHeight w:val="360"/>
        </w:trPr>
        <w:tc>
          <w:tcPr>
            <w:tcW w:w="4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</w:p>
        </w:tc>
        <w:tc>
          <w:tcPr>
            <w:tcW w:w="2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тыс.руб.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%</w:t>
            </w:r>
          </w:p>
        </w:tc>
      </w:tr>
      <w:tr w:rsidR="00255183" w:rsidTr="00135868">
        <w:trPr>
          <w:gridAfter w:val="1"/>
          <w:wAfter w:w="420" w:type="dxa"/>
          <w:trHeight w:val="954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783,00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585,79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74,8</w:t>
            </w:r>
          </w:p>
        </w:tc>
      </w:tr>
      <w:tr w:rsidR="00255183" w:rsidTr="00135868">
        <w:trPr>
          <w:gridAfter w:val="1"/>
          <w:wAfter w:w="420" w:type="dxa"/>
          <w:trHeight w:val="156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функционирование Правительства РФ,</w:t>
            </w:r>
            <w:r>
              <w:rPr>
                <w:sz w:val="28"/>
                <w:szCs w:val="28"/>
              </w:rPr>
              <w:t xml:space="preserve"> </w:t>
            </w:r>
            <w:r w:rsidRPr="00F234F9">
              <w:rPr>
                <w:sz w:val="28"/>
                <w:szCs w:val="28"/>
              </w:rPr>
              <w:t>высших исполнительных органов государственной власти субъектов РФ,</w:t>
            </w:r>
            <w:r>
              <w:rPr>
                <w:sz w:val="28"/>
                <w:szCs w:val="28"/>
              </w:rPr>
              <w:t xml:space="preserve"> </w:t>
            </w:r>
            <w:r w:rsidRPr="00F234F9">
              <w:rPr>
                <w:sz w:val="28"/>
                <w:szCs w:val="28"/>
              </w:rPr>
              <w:t>местных администраций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3562,60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2624,79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73,7</w:t>
            </w:r>
          </w:p>
        </w:tc>
      </w:tr>
      <w:tr w:rsidR="00255183" w:rsidTr="00135868">
        <w:trPr>
          <w:gridAfter w:val="1"/>
          <w:wAfter w:w="420" w:type="dxa"/>
          <w:trHeight w:val="75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29,10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51,6</w:t>
            </w:r>
          </w:p>
        </w:tc>
      </w:tr>
      <w:tr w:rsidR="00255183" w:rsidTr="00135868">
        <w:trPr>
          <w:gridAfter w:val="1"/>
          <w:wAfter w:w="420" w:type="dxa"/>
          <w:trHeight w:val="750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169,04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126,00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74,5</w:t>
            </w:r>
          </w:p>
        </w:tc>
      </w:tr>
      <w:tr w:rsidR="00255183" w:rsidTr="00135868">
        <w:trPr>
          <w:gridAfter w:val="1"/>
          <w:wAfter w:w="420" w:type="dxa"/>
          <w:trHeight w:val="112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другие вопросы в области нац</w:t>
            </w:r>
            <w:r>
              <w:rPr>
                <w:sz w:val="28"/>
                <w:szCs w:val="28"/>
              </w:rPr>
              <w:t>иональной безопасности и правоох</w:t>
            </w:r>
            <w:r w:rsidRPr="00F234F9">
              <w:rPr>
                <w:sz w:val="28"/>
                <w:szCs w:val="28"/>
              </w:rPr>
              <w:t>ранительной деятельности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50,00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0,0</w:t>
            </w:r>
          </w:p>
        </w:tc>
      </w:tr>
      <w:tr w:rsidR="00255183" w:rsidTr="00135868">
        <w:trPr>
          <w:gridAfter w:val="1"/>
          <w:wAfter w:w="420" w:type="dxa"/>
          <w:trHeight w:val="37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3,10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2,46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79,4</w:t>
            </w:r>
          </w:p>
        </w:tc>
      </w:tr>
      <w:tr w:rsidR="00255183" w:rsidTr="00135868">
        <w:trPr>
          <w:gridAfter w:val="1"/>
          <w:wAfter w:w="420" w:type="dxa"/>
          <w:trHeight w:val="73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обеспечение противопожарной безопасности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66,00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48,41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73,3</w:t>
            </w:r>
          </w:p>
        </w:tc>
      </w:tr>
      <w:tr w:rsidR="00255183" w:rsidTr="00135868">
        <w:trPr>
          <w:gridAfter w:val="1"/>
          <w:wAfter w:w="420" w:type="dxa"/>
          <w:trHeight w:val="309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2360,93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2137,76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90,5</w:t>
            </w:r>
          </w:p>
        </w:tc>
      </w:tr>
      <w:tr w:rsidR="00255183" w:rsidTr="00135868">
        <w:trPr>
          <w:gridAfter w:val="1"/>
          <w:wAfter w:w="420" w:type="dxa"/>
          <w:trHeight w:val="49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культура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1000,00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877,96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87,8</w:t>
            </w:r>
          </w:p>
        </w:tc>
      </w:tr>
      <w:tr w:rsidR="00255183" w:rsidTr="00135868">
        <w:trPr>
          <w:gridAfter w:val="1"/>
          <w:wAfter w:w="420" w:type="dxa"/>
          <w:trHeight w:val="37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трансферты по культуре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5974,10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3344,30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56,0</w:t>
            </w:r>
          </w:p>
        </w:tc>
      </w:tr>
      <w:tr w:rsidR="00255183" w:rsidTr="00135868">
        <w:trPr>
          <w:gridAfter w:val="1"/>
          <w:wAfter w:w="420" w:type="dxa"/>
          <w:trHeight w:val="43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100,00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84,59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84,6</w:t>
            </w:r>
          </w:p>
        </w:tc>
      </w:tr>
      <w:tr w:rsidR="00255183" w:rsidTr="00135868">
        <w:trPr>
          <w:gridAfter w:val="1"/>
          <w:wAfter w:w="420" w:type="dxa"/>
          <w:trHeight w:val="43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дорожный фонд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3859,45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1281,22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33,2</w:t>
            </w:r>
          </w:p>
        </w:tc>
      </w:tr>
      <w:tr w:rsidR="00255183" w:rsidTr="00135868">
        <w:trPr>
          <w:gridAfter w:val="1"/>
          <w:wAfter w:w="420" w:type="dxa"/>
          <w:trHeight w:val="435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1207,78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98,8</w:t>
            </w:r>
          </w:p>
        </w:tc>
      </w:tr>
      <w:tr w:rsidR="00255183" w:rsidTr="00135868">
        <w:trPr>
          <w:gridAfter w:val="1"/>
          <w:wAfter w:w="420" w:type="dxa"/>
          <w:trHeight w:val="427"/>
        </w:trPr>
        <w:tc>
          <w:tcPr>
            <w:tcW w:w="4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183" w:rsidRPr="00F234F9" w:rsidRDefault="00255183" w:rsidP="00F234F9">
            <w:pPr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Расходы бюджета ИТОГО: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19165,10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12321,72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5183" w:rsidRPr="00F234F9" w:rsidRDefault="00255183" w:rsidP="00F234F9">
            <w:pPr>
              <w:jc w:val="center"/>
              <w:rPr>
                <w:sz w:val="28"/>
                <w:szCs w:val="28"/>
              </w:rPr>
            </w:pPr>
            <w:r w:rsidRPr="00F234F9">
              <w:rPr>
                <w:sz w:val="28"/>
                <w:szCs w:val="28"/>
              </w:rPr>
              <w:t>64,3</w:t>
            </w:r>
          </w:p>
        </w:tc>
      </w:tr>
    </w:tbl>
    <w:p w:rsidR="00255183" w:rsidRPr="00FE3302" w:rsidRDefault="00255183" w:rsidP="00054C3A"/>
    <w:sectPr w:rsidR="00255183" w:rsidRPr="00FE3302" w:rsidSect="009F72D9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441"/>
    <w:multiLevelType w:val="hybridMultilevel"/>
    <w:tmpl w:val="7D78FD2A"/>
    <w:lvl w:ilvl="0" w:tplc="F1001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28C1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A4009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D0A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5D824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3E0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2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A34C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3FC1D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302"/>
    <w:rsid w:val="00006773"/>
    <w:rsid w:val="000142DD"/>
    <w:rsid w:val="00021E71"/>
    <w:rsid w:val="00041EE8"/>
    <w:rsid w:val="00054C3A"/>
    <w:rsid w:val="00065918"/>
    <w:rsid w:val="000738AE"/>
    <w:rsid w:val="000745CC"/>
    <w:rsid w:val="00074BC5"/>
    <w:rsid w:val="000916CE"/>
    <w:rsid w:val="000A751A"/>
    <w:rsid w:val="000B5591"/>
    <w:rsid w:val="00101683"/>
    <w:rsid w:val="0010606C"/>
    <w:rsid w:val="00111F56"/>
    <w:rsid w:val="00114082"/>
    <w:rsid w:val="00115DA5"/>
    <w:rsid w:val="00135868"/>
    <w:rsid w:val="001368CE"/>
    <w:rsid w:val="0014077D"/>
    <w:rsid w:val="001426F1"/>
    <w:rsid w:val="00142E49"/>
    <w:rsid w:val="00160D2A"/>
    <w:rsid w:val="001720A4"/>
    <w:rsid w:val="00174C12"/>
    <w:rsid w:val="00177ABC"/>
    <w:rsid w:val="00191D01"/>
    <w:rsid w:val="001965DE"/>
    <w:rsid w:val="0019779E"/>
    <w:rsid w:val="001B2B3B"/>
    <w:rsid w:val="001D4726"/>
    <w:rsid w:val="001F06DD"/>
    <w:rsid w:val="00227B58"/>
    <w:rsid w:val="00255183"/>
    <w:rsid w:val="0025736C"/>
    <w:rsid w:val="00262596"/>
    <w:rsid w:val="002769D7"/>
    <w:rsid w:val="0028233C"/>
    <w:rsid w:val="00284DD6"/>
    <w:rsid w:val="002B0793"/>
    <w:rsid w:val="002B3A4D"/>
    <w:rsid w:val="002C4741"/>
    <w:rsid w:val="002D33B7"/>
    <w:rsid w:val="002D51E2"/>
    <w:rsid w:val="002E32DB"/>
    <w:rsid w:val="00303E6F"/>
    <w:rsid w:val="00306069"/>
    <w:rsid w:val="0031054F"/>
    <w:rsid w:val="003111A7"/>
    <w:rsid w:val="00322D7E"/>
    <w:rsid w:val="0033223E"/>
    <w:rsid w:val="003324C8"/>
    <w:rsid w:val="00335398"/>
    <w:rsid w:val="0034069B"/>
    <w:rsid w:val="00340731"/>
    <w:rsid w:val="00375630"/>
    <w:rsid w:val="00380388"/>
    <w:rsid w:val="00380E83"/>
    <w:rsid w:val="00385D25"/>
    <w:rsid w:val="003D723F"/>
    <w:rsid w:val="003E2D14"/>
    <w:rsid w:val="00410E12"/>
    <w:rsid w:val="00413676"/>
    <w:rsid w:val="004147DE"/>
    <w:rsid w:val="00415612"/>
    <w:rsid w:val="00435A02"/>
    <w:rsid w:val="004428B3"/>
    <w:rsid w:val="00454AC3"/>
    <w:rsid w:val="0046023B"/>
    <w:rsid w:val="00470B41"/>
    <w:rsid w:val="00470D06"/>
    <w:rsid w:val="00476D6D"/>
    <w:rsid w:val="00486BAA"/>
    <w:rsid w:val="004C106C"/>
    <w:rsid w:val="004E2C28"/>
    <w:rsid w:val="004E58DA"/>
    <w:rsid w:val="00520F18"/>
    <w:rsid w:val="00526AF2"/>
    <w:rsid w:val="00534BE5"/>
    <w:rsid w:val="005411B4"/>
    <w:rsid w:val="005421E5"/>
    <w:rsid w:val="00544FDF"/>
    <w:rsid w:val="00561D26"/>
    <w:rsid w:val="00570E17"/>
    <w:rsid w:val="00580DD8"/>
    <w:rsid w:val="00581483"/>
    <w:rsid w:val="005824C0"/>
    <w:rsid w:val="00582CE0"/>
    <w:rsid w:val="005871B7"/>
    <w:rsid w:val="005A2239"/>
    <w:rsid w:val="005C1321"/>
    <w:rsid w:val="005D3DF7"/>
    <w:rsid w:val="005D53BA"/>
    <w:rsid w:val="005D57C6"/>
    <w:rsid w:val="005E13E6"/>
    <w:rsid w:val="005E3E70"/>
    <w:rsid w:val="005F1B6B"/>
    <w:rsid w:val="00612553"/>
    <w:rsid w:val="00615C25"/>
    <w:rsid w:val="00633FF9"/>
    <w:rsid w:val="00637889"/>
    <w:rsid w:val="00683493"/>
    <w:rsid w:val="006A73BB"/>
    <w:rsid w:val="006B6DE1"/>
    <w:rsid w:val="006D7954"/>
    <w:rsid w:val="00717339"/>
    <w:rsid w:val="00734796"/>
    <w:rsid w:val="00766956"/>
    <w:rsid w:val="00774259"/>
    <w:rsid w:val="0078098A"/>
    <w:rsid w:val="00791657"/>
    <w:rsid w:val="007972BF"/>
    <w:rsid w:val="007B015D"/>
    <w:rsid w:val="007D0FE2"/>
    <w:rsid w:val="007F044C"/>
    <w:rsid w:val="00835E25"/>
    <w:rsid w:val="008546F8"/>
    <w:rsid w:val="00863F3C"/>
    <w:rsid w:val="0087159A"/>
    <w:rsid w:val="0088290B"/>
    <w:rsid w:val="00892A8B"/>
    <w:rsid w:val="008A1B74"/>
    <w:rsid w:val="008C35C0"/>
    <w:rsid w:val="008D494E"/>
    <w:rsid w:val="008D4AFE"/>
    <w:rsid w:val="008D5DA5"/>
    <w:rsid w:val="008F0607"/>
    <w:rsid w:val="008F1ECC"/>
    <w:rsid w:val="008F3A4D"/>
    <w:rsid w:val="008F71AB"/>
    <w:rsid w:val="00906264"/>
    <w:rsid w:val="00922329"/>
    <w:rsid w:val="00926918"/>
    <w:rsid w:val="00932699"/>
    <w:rsid w:val="00933290"/>
    <w:rsid w:val="009410B6"/>
    <w:rsid w:val="00953B32"/>
    <w:rsid w:val="00954A86"/>
    <w:rsid w:val="0096357D"/>
    <w:rsid w:val="00963B4A"/>
    <w:rsid w:val="00972552"/>
    <w:rsid w:val="00975DF9"/>
    <w:rsid w:val="00984AA9"/>
    <w:rsid w:val="009945E5"/>
    <w:rsid w:val="009A3787"/>
    <w:rsid w:val="009C36E5"/>
    <w:rsid w:val="009F3268"/>
    <w:rsid w:val="009F522C"/>
    <w:rsid w:val="009F72D9"/>
    <w:rsid w:val="00A037A5"/>
    <w:rsid w:val="00A3341E"/>
    <w:rsid w:val="00A439B2"/>
    <w:rsid w:val="00A44F3B"/>
    <w:rsid w:val="00A46658"/>
    <w:rsid w:val="00A57F6A"/>
    <w:rsid w:val="00A6543A"/>
    <w:rsid w:val="00A714FD"/>
    <w:rsid w:val="00A801FF"/>
    <w:rsid w:val="00AD5470"/>
    <w:rsid w:val="00AF2801"/>
    <w:rsid w:val="00AF68B8"/>
    <w:rsid w:val="00B15F9A"/>
    <w:rsid w:val="00B326A1"/>
    <w:rsid w:val="00B44D8C"/>
    <w:rsid w:val="00B52BFA"/>
    <w:rsid w:val="00B53466"/>
    <w:rsid w:val="00B5456D"/>
    <w:rsid w:val="00B570F4"/>
    <w:rsid w:val="00B70310"/>
    <w:rsid w:val="00B81653"/>
    <w:rsid w:val="00BA0C66"/>
    <w:rsid w:val="00BF7255"/>
    <w:rsid w:val="00C07DBA"/>
    <w:rsid w:val="00C41B30"/>
    <w:rsid w:val="00C568AE"/>
    <w:rsid w:val="00C6178A"/>
    <w:rsid w:val="00C628B5"/>
    <w:rsid w:val="00C666E0"/>
    <w:rsid w:val="00C849E9"/>
    <w:rsid w:val="00C95B5E"/>
    <w:rsid w:val="00CC0DF4"/>
    <w:rsid w:val="00CE7ACF"/>
    <w:rsid w:val="00CF169C"/>
    <w:rsid w:val="00D00D59"/>
    <w:rsid w:val="00D02F1A"/>
    <w:rsid w:val="00D070A3"/>
    <w:rsid w:val="00D14D33"/>
    <w:rsid w:val="00D51DDD"/>
    <w:rsid w:val="00D63404"/>
    <w:rsid w:val="00D71CD0"/>
    <w:rsid w:val="00D72311"/>
    <w:rsid w:val="00D75F31"/>
    <w:rsid w:val="00D933B3"/>
    <w:rsid w:val="00D9435F"/>
    <w:rsid w:val="00DA1AE9"/>
    <w:rsid w:val="00DA25B6"/>
    <w:rsid w:val="00DB6635"/>
    <w:rsid w:val="00DD1B0F"/>
    <w:rsid w:val="00DD5CF1"/>
    <w:rsid w:val="00E107F0"/>
    <w:rsid w:val="00E20836"/>
    <w:rsid w:val="00E25DB2"/>
    <w:rsid w:val="00E42587"/>
    <w:rsid w:val="00E42BF4"/>
    <w:rsid w:val="00E52EE0"/>
    <w:rsid w:val="00E75E1F"/>
    <w:rsid w:val="00E75E24"/>
    <w:rsid w:val="00E84424"/>
    <w:rsid w:val="00EA5210"/>
    <w:rsid w:val="00EC235B"/>
    <w:rsid w:val="00ED626C"/>
    <w:rsid w:val="00F03A8E"/>
    <w:rsid w:val="00F234F9"/>
    <w:rsid w:val="00F43590"/>
    <w:rsid w:val="00F4518C"/>
    <w:rsid w:val="00F55048"/>
    <w:rsid w:val="00F56CBA"/>
    <w:rsid w:val="00F71C4E"/>
    <w:rsid w:val="00FB6181"/>
    <w:rsid w:val="00FC61DD"/>
    <w:rsid w:val="00FD13C7"/>
    <w:rsid w:val="00FE135F"/>
    <w:rsid w:val="00FE3302"/>
    <w:rsid w:val="00FE60F0"/>
    <w:rsid w:val="00FF4F05"/>
    <w:rsid w:val="00FF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28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977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22C"/>
    <w:rPr>
      <w:rFonts w:cs="Times New Roman"/>
      <w:sz w:val="2"/>
    </w:rPr>
  </w:style>
  <w:style w:type="paragraph" w:customStyle="1" w:styleId="ConsPlusNormal">
    <w:name w:val="ConsPlusNormal"/>
    <w:uiPriority w:val="99"/>
    <w:rsid w:val="005871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0916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9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404</TotalTime>
  <Pages>3</Pages>
  <Words>774</Words>
  <Characters>4414</Characters>
  <Application>Microsoft Office Outlook</Application>
  <DocSecurity>0</DocSecurity>
  <Lines>0</Lines>
  <Paragraphs>0</Paragraphs>
  <ScaleCrop>false</ScaleCrop>
  <Company>Домик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Администратор</dc:creator>
  <cp:keywords/>
  <dc:description/>
  <cp:lastModifiedBy>Glbuh</cp:lastModifiedBy>
  <cp:revision>42</cp:revision>
  <cp:lastPrinted>2017-11-29T07:44:00Z</cp:lastPrinted>
  <dcterms:created xsi:type="dcterms:W3CDTF">2014-03-15T06:50:00Z</dcterms:created>
  <dcterms:modified xsi:type="dcterms:W3CDTF">2017-11-29T07:45:00Z</dcterms:modified>
</cp:coreProperties>
</file>